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DDD957" w14:textId="77777777" w:rsidR="005E3829" w:rsidRPr="00923F66" w:rsidRDefault="005E3829" w:rsidP="005E382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23F66">
        <w:rPr>
          <w:rFonts w:ascii="Times New Roman" w:hAnsi="Times New Roman" w:cs="Times New Roman"/>
          <w:sz w:val="24"/>
          <w:szCs w:val="24"/>
          <w:u w:val="single"/>
        </w:rPr>
        <w:t>Thomas ELIOT</w:t>
      </w:r>
      <w:r w:rsidRPr="00923F66">
        <w:rPr>
          <w:rFonts w:ascii="Times New Roman" w:hAnsi="Times New Roman" w:cs="Times New Roman"/>
          <w:sz w:val="24"/>
          <w:szCs w:val="24"/>
        </w:rPr>
        <w:t xml:space="preserve">       (fl.1406)</w:t>
      </w:r>
    </w:p>
    <w:p w14:paraId="68E7C0FC" w14:textId="77777777" w:rsidR="005E3829" w:rsidRPr="00923F66" w:rsidRDefault="005E3829" w:rsidP="005E38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E37058" w14:textId="77777777" w:rsidR="005E3829" w:rsidRPr="00923F66" w:rsidRDefault="005E3829" w:rsidP="005E38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FC7696" w14:textId="77777777" w:rsidR="00923F66" w:rsidRPr="00923F66" w:rsidRDefault="00923F66" w:rsidP="00923F66">
      <w:pPr>
        <w:pStyle w:val="NoSpacing"/>
        <w:tabs>
          <w:tab w:val="left" w:pos="720"/>
          <w:tab w:val="left" w:pos="1440"/>
          <w:tab w:val="left" w:pos="2016"/>
        </w:tabs>
        <w:rPr>
          <w:rFonts w:ascii="Times New Roman" w:hAnsi="Times New Roman" w:cs="Times New Roman"/>
          <w:sz w:val="24"/>
          <w:szCs w:val="24"/>
        </w:rPr>
      </w:pPr>
      <w:r w:rsidRPr="00923F66">
        <w:rPr>
          <w:rFonts w:ascii="Times New Roman" w:hAnsi="Times New Roman" w:cs="Times New Roman"/>
          <w:sz w:val="24"/>
          <w:szCs w:val="24"/>
        </w:rPr>
        <w:t>23 Apr.1406</w:t>
      </w:r>
      <w:r w:rsidRPr="00923F66">
        <w:rPr>
          <w:rFonts w:ascii="Times New Roman" w:hAnsi="Times New Roman" w:cs="Times New Roman"/>
          <w:sz w:val="24"/>
          <w:szCs w:val="24"/>
        </w:rPr>
        <w:tab/>
        <w:t>He was a juror on the inquisition post mortem held in Chilcote,</w:t>
      </w:r>
    </w:p>
    <w:p w14:paraId="065E1BC8" w14:textId="77777777" w:rsidR="00923F66" w:rsidRPr="00923F66" w:rsidRDefault="00923F66" w:rsidP="00923F66">
      <w:pPr>
        <w:pStyle w:val="NoSpacing"/>
        <w:tabs>
          <w:tab w:val="left" w:pos="720"/>
          <w:tab w:val="left" w:pos="1440"/>
          <w:tab w:val="left" w:pos="2016"/>
        </w:tabs>
        <w:rPr>
          <w:rFonts w:ascii="Times New Roman" w:hAnsi="Times New Roman" w:cs="Times New Roman"/>
          <w:sz w:val="24"/>
          <w:szCs w:val="24"/>
        </w:rPr>
      </w:pPr>
      <w:r w:rsidRPr="00923F66">
        <w:rPr>
          <w:rFonts w:ascii="Times New Roman" w:hAnsi="Times New Roman" w:cs="Times New Roman"/>
          <w:sz w:val="24"/>
          <w:szCs w:val="24"/>
        </w:rPr>
        <w:tab/>
      </w:r>
      <w:r w:rsidRPr="00923F66">
        <w:rPr>
          <w:rFonts w:ascii="Times New Roman" w:hAnsi="Times New Roman" w:cs="Times New Roman"/>
          <w:sz w:val="24"/>
          <w:szCs w:val="24"/>
        </w:rPr>
        <w:tab/>
        <w:t>Derbyshire, into lands of Margaret Berkeley of Coberley(q.v.).</w:t>
      </w:r>
    </w:p>
    <w:p w14:paraId="200C3290" w14:textId="5B7E5F19" w:rsidR="00923F66" w:rsidRPr="00923F66" w:rsidRDefault="00923F66" w:rsidP="005E382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23F66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923F66">
          <w:rPr>
            <w:rStyle w:val="Hyperlink"/>
            <w:rFonts w:ascii="Times New Roman" w:hAnsi="Times New Roman" w:cs="Times New Roman"/>
            <w:sz w:val="24"/>
            <w:szCs w:val="24"/>
          </w:rPr>
          <w:t>https://inquisitionspostmortem.ac.uk/quick-search/?q=19-42&amp;rq=19-42&amp;exact=false</w:t>
        </w:r>
      </w:hyperlink>
      <w:r w:rsidRPr="00923F66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959AFEB" w14:textId="77777777" w:rsidR="005E3829" w:rsidRPr="00923F66" w:rsidRDefault="005E3829" w:rsidP="005E382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923F66">
        <w:rPr>
          <w:rFonts w:ascii="Times New Roman" w:hAnsi="Times New Roman" w:cs="Times New Roman"/>
          <w:sz w:val="24"/>
          <w:szCs w:val="24"/>
        </w:rPr>
        <w:t>15 May1406</w:t>
      </w:r>
      <w:r w:rsidRPr="00923F66">
        <w:rPr>
          <w:rFonts w:ascii="Times New Roman" w:hAnsi="Times New Roman" w:cs="Times New Roman"/>
          <w:sz w:val="24"/>
          <w:szCs w:val="24"/>
        </w:rPr>
        <w:tab/>
        <w:t>He was a juror on the inquisition post mortem held in Chilcote, Derbyshire, into lands of Margaret Berkeley(q.v.).</w:t>
      </w:r>
    </w:p>
    <w:p w14:paraId="40BE9CF1" w14:textId="77777777" w:rsidR="005E3829" w:rsidRPr="00923F66" w:rsidRDefault="005E3829" w:rsidP="005E382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23F66">
        <w:rPr>
          <w:rFonts w:ascii="Times New Roman" w:hAnsi="Times New Roman" w:cs="Times New Roman"/>
          <w:sz w:val="24"/>
          <w:szCs w:val="24"/>
        </w:rPr>
        <w:tab/>
      </w:r>
      <w:r w:rsidRPr="00923F66">
        <w:rPr>
          <w:rFonts w:ascii="Times New Roman" w:hAnsi="Times New Roman" w:cs="Times New Roman"/>
          <w:sz w:val="24"/>
          <w:szCs w:val="24"/>
        </w:rPr>
        <w:tab/>
        <w:t>(www.inquisitionspostmortem.ac.uk  ref. eCIPM  19-42)</w:t>
      </w:r>
    </w:p>
    <w:p w14:paraId="6B97A9D5" w14:textId="77777777" w:rsidR="005E3829" w:rsidRPr="00923F66" w:rsidRDefault="005E3829" w:rsidP="005E38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5B39E1" w14:textId="77777777" w:rsidR="005E3829" w:rsidRPr="00923F66" w:rsidRDefault="005E3829" w:rsidP="005E38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C83CFD" w14:textId="77777777" w:rsidR="005E3829" w:rsidRDefault="005E3829" w:rsidP="005E382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23F66">
        <w:rPr>
          <w:rFonts w:ascii="Times New Roman" w:hAnsi="Times New Roman" w:cs="Times New Roman"/>
          <w:sz w:val="24"/>
          <w:szCs w:val="24"/>
        </w:rPr>
        <w:t>3 July 2021</w:t>
      </w:r>
    </w:p>
    <w:p w14:paraId="112E43B8" w14:textId="33C3C7CE" w:rsidR="00923F66" w:rsidRPr="00923F66" w:rsidRDefault="00923F66" w:rsidP="005E38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October 2024</w:t>
      </w:r>
    </w:p>
    <w:p w14:paraId="03A6E9CA" w14:textId="5ED87DFD" w:rsidR="00BA00AB" w:rsidRPr="00923F66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23F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9176FB" w14:textId="77777777" w:rsidR="005E3829" w:rsidRDefault="005E3829" w:rsidP="009139A6">
      <w:r>
        <w:separator/>
      </w:r>
    </w:p>
  </w:endnote>
  <w:endnote w:type="continuationSeparator" w:id="0">
    <w:p w14:paraId="17FF8B4B" w14:textId="77777777" w:rsidR="005E3829" w:rsidRDefault="005E382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F890E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07A6E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059A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63A9C6" w14:textId="77777777" w:rsidR="005E3829" w:rsidRDefault="005E3829" w:rsidP="009139A6">
      <w:r>
        <w:separator/>
      </w:r>
    </w:p>
  </w:footnote>
  <w:footnote w:type="continuationSeparator" w:id="0">
    <w:p w14:paraId="5D76AF39" w14:textId="77777777" w:rsidR="005E3829" w:rsidRDefault="005E382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1165A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DB260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456DE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829"/>
    <w:rsid w:val="000666E0"/>
    <w:rsid w:val="002510B7"/>
    <w:rsid w:val="00426115"/>
    <w:rsid w:val="005C130B"/>
    <w:rsid w:val="005E3829"/>
    <w:rsid w:val="00826F5C"/>
    <w:rsid w:val="009139A6"/>
    <w:rsid w:val="00923F6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1AF85"/>
  <w15:chartTrackingRefBased/>
  <w15:docId w15:val="{BAF73855-34E4-4D8F-8D35-96A58144E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23F6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quick-search/?q=19-42&amp;rq=19-42&amp;exact=fal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2021-07-03T18:03:00Z</dcterms:created>
  <dcterms:modified xsi:type="dcterms:W3CDTF">2024-10-25T10:05:00Z</dcterms:modified>
</cp:coreProperties>
</file>